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23B6" w:rsidRPr="00781892" w:rsidRDefault="003323B6" w:rsidP="007353F0">
      <w:pPr>
        <w:jc w:val="center"/>
        <w:rPr>
          <w:b/>
          <w:bCs/>
          <w:sz w:val="24"/>
          <w:szCs w:val="24"/>
        </w:rPr>
      </w:pPr>
      <w:r w:rsidRPr="00781892">
        <w:rPr>
          <w:b/>
          <w:bCs/>
          <w:sz w:val="28"/>
          <w:szCs w:val="28"/>
        </w:rPr>
        <w:t>Протокол</w:t>
      </w:r>
      <w:r>
        <w:rPr>
          <w:sz w:val="28"/>
          <w:szCs w:val="28"/>
        </w:rPr>
        <w:t xml:space="preserve"> </w:t>
      </w:r>
      <w:r w:rsidRPr="00781892">
        <w:rPr>
          <w:b/>
          <w:bCs/>
          <w:sz w:val="24"/>
          <w:szCs w:val="24"/>
        </w:rPr>
        <w:t>результатов школьного этапа Всероссийской олимпиады школьников по предмету «Технология»</w:t>
      </w:r>
    </w:p>
    <w:p w:rsidR="003323B6" w:rsidRPr="00781892" w:rsidRDefault="003323B6" w:rsidP="007353F0">
      <w:pPr>
        <w:ind w:left="567" w:right="566"/>
        <w:jc w:val="center"/>
        <w:rPr>
          <w:b/>
          <w:bCs/>
          <w:sz w:val="24"/>
          <w:szCs w:val="24"/>
        </w:rPr>
      </w:pPr>
      <w:r w:rsidRPr="00781892">
        <w:rPr>
          <w:b/>
          <w:bCs/>
          <w:sz w:val="24"/>
          <w:szCs w:val="24"/>
        </w:rPr>
        <w:t xml:space="preserve"> Номинация «Культура дома и декоративно-прикладное искусство» в 2016/2017  учебном году</w:t>
      </w:r>
    </w:p>
    <w:tbl>
      <w:tblPr>
        <w:tblW w:w="1508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888"/>
        <w:gridCol w:w="1620"/>
        <w:gridCol w:w="1080"/>
        <w:gridCol w:w="720"/>
        <w:gridCol w:w="1080"/>
        <w:gridCol w:w="1359"/>
        <w:gridCol w:w="801"/>
        <w:gridCol w:w="900"/>
        <w:gridCol w:w="900"/>
        <w:gridCol w:w="720"/>
        <w:gridCol w:w="720"/>
        <w:gridCol w:w="1293"/>
      </w:tblGrid>
      <w:tr w:rsidR="003323B6" w:rsidRPr="00E212DE">
        <w:trPr>
          <w:trHeight w:val="1921"/>
        </w:trPr>
        <w:tc>
          <w:tcPr>
            <w:tcW w:w="3888" w:type="dxa"/>
          </w:tcPr>
          <w:p w:rsidR="003323B6" w:rsidRDefault="003323B6" w:rsidP="00E212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23B6" w:rsidRDefault="003323B6" w:rsidP="00E212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23B6" w:rsidRDefault="003323B6" w:rsidP="00E212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23B6" w:rsidRPr="00E212DE" w:rsidRDefault="003323B6" w:rsidP="00E212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2DE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3420" w:type="dxa"/>
            <w:gridSpan w:val="3"/>
          </w:tcPr>
          <w:p w:rsidR="003323B6" w:rsidRDefault="003323B6" w:rsidP="00E212DE">
            <w:pPr>
              <w:pStyle w:val="TableParagraph"/>
              <w:spacing w:line="274" w:lineRule="exact"/>
              <w:ind w:left="202" w:right="192" w:firstLine="4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3323B6" w:rsidRDefault="003323B6" w:rsidP="00E212DE">
            <w:pPr>
              <w:pStyle w:val="TableParagraph"/>
              <w:spacing w:line="274" w:lineRule="exact"/>
              <w:ind w:left="202" w:right="192" w:firstLine="4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3323B6" w:rsidRDefault="003323B6" w:rsidP="00E212DE">
            <w:pPr>
              <w:pStyle w:val="TableParagraph"/>
              <w:spacing w:line="274" w:lineRule="exact"/>
              <w:ind w:left="202" w:right="192" w:firstLine="4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3323B6" w:rsidRPr="00E212DE" w:rsidRDefault="003323B6" w:rsidP="00E212DE">
            <w:pPr>
              <w:pStyle w:val="TableParagraph"/>
              <w:spacing w:line="274" w:lineRule="exact"/>
              <w:ind w:left="202" w:right="192" w:firstLine="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2DE">
              <w:rPr>
                <w:rFonts w:ascii="Times New Roman" w:hAnsi="Times New Roman" w:cs="Times New Roman"/>
                <w:sz w:val="24"/>
                <w:szCs w:val="24"/>
              </w:rPr>
              <w:t>Изделие, продукт</w:t>
            </w:r>
          </w:p>
          <w:p w:rsidR="003323B6" w:rsidRPr="00E212DE" w:rsidRDefault="003323B6" w:rsidP="00E212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2DE">
              <w:rPr>
                <w:rFonts w:ascii="Times New Roman" w:hAnsi="Times New Roman" w:cs="Times New Roman"/>
                <w:sz w:val="24"/>
                <w:szCs w:val="24"/>
              </w:rPr>
              <w:t>20баллов</w:t>
            </w:r>
          </w:p>
        </w:tc>
        <w:tc>
          <w:tcPr>
            <w:tcW w:w="3240" w:type="dxa"/>
            <w:gridSpan w:val="3"/>
          </w:tcPr>
          <w:p w:rsidR="003323B6" w:rsidRDefault="003323B6" w:rsidP="00E212DE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  <w:p w:rsidR="003323B6" w:rsidRDefault="003323B6" w:rsidP="00E212DE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  <w:p w:rsidR="003323B6" w:rsidRDefault="003323B6" w:rsidP="00E212DE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  <w:p w:rsidR="003323B6" w:rsidRPr="00E212DE" w:rsidRDefault="003323B6" w:rsidP="00E212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2D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Защитапроекта</w:t>
            </w:r>
          </w:p>
          <w:p w:rsidR="003323B6" w:rsidRPr="00E212DE" w:rsidRDefault="003323B6" w:rsidP="00E212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2D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14</w:t>
            </w:r>
            <w:r w:rsidRPr="00E212DE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баллов</w:t>
            </w:r>
          </w:p>
        </w:tc>
        <w:tc>
          <w:tcPr>
            <w:tcW w:w="90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2DE">
              <w:rPr>
                <w:rFonts w:ascii="Times New Roman" w:hAnsi="Times New Roman" w:cs="Times New Roman"/>
                <w:sz w:val="24"/>
                <w:szCs w:val="24"/>
              </w:rPr>
              <w:t>Дополнительные критерии</w:t>
            </w:r>
          </w:p>
          <w:p w:rsidR="003323B6" w:rsidRPr="00E212DE" w:rsidRDefault="003323B6" w:rsidP="00E212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2DE">
              <w:rPr>
                <w:rFonts w:ascii="Times New Roman" w:hAnsi="Times New Roman" w:cs="Times New Roman"/>
                <w:sz w:val="24"/>
                <w:szCs w:val="24"/>
              </w:rPr>
              <w:t>2 балла</w:t>
            </w:r>
          </w:p>
        </w:tc>
        <w:tc>
          <w:tcPr>
            <w:tcW w:w="900" w:type="dxa"/>
          </w:tcPr>
          <w:p w:rsidR="003323B6" w:rsidRPr="00E212DE" w:rsidRDefault="003323B6" w:rsidP="00E212DE">
            <w:pPr>
              <w:pStyle w:val="TableParagraph"/>
              <w:ind w:left="62" w:right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2DE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Пояснительн</w:t>
            </w:r>
            <w:r w:rsidRPr="00E212D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ая</w:t>
            </w:r>
          </w:p>
          <w:p w:rsidR="003323B6" w:rsidRPr="00E212DE" w:rsidRDefault="003323B6" w:rsidP="00E212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2DE">
              <w:rPr>
                <w:rFonts w:ascii="Times New Roman" w:hAnsi="Times New Roman" w:cs="Times New Roman"/>
                <w:sz w:val="24"/>
                <w:szCs w:val="24"/>
              </w:rPr>
              <w:t>записка</w:t>
            </w:r>
          </w:p>
          <w:p w:rsidR="003323B6" w:rsidRPr="00E212DE" w:rsidRDefault="003323B6" w:rsidP="00E212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2DE">
              <w:rPr>
                <w:rFonts w:ascii="Times New Roman" w:hAnsi="Times New Roman" w:cs="Times New Roman"/>
                <w:sz w:val="24"/>
                <w:szCs w:val="24"/>
              </w:rPr>
              <w:t>14баллов</w:t>
            </w:r>
          </w:p>
        </w:tc>
        <w:tc>
          <w:tcPr>
            <w:tcW w:w="72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2DE">
              <w:rPr>
                <w:rFonts w:ascii="Times New Roman" w:hAnsi="Times New Roman" w:cs="Times New Roman"/>
                <w:sz w:val="24"/>
                <w:szCs w:val="24"/>
              </w:rPr>
              <w:t>Тес ты</w:t>
            </w:r>
          </w:p>
        </w:tc>
        <w:tc>
          <w:tcPr>
            <w:tcW w:w="720" w:type="dxa"/>
          </w:tcPr>
          <w:p w:rsidR="003323B6" w:rsidRDefault="003323B6" w:rsidP="00E212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</w:t>
            </w:r>
          </w:p>
          <w:p w:rsidR="003323B6" w:rsidRDefault="003323B6" w:rsidP="00E212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</w:t>
            </w:r>
          </w:p>
          <w:p w:rsidR="003323B6" w:rsidRDefault="003323B6" w:rsidP="00E212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  <w:p w:rsidR="003323B6" w:rsidRDefault="003323B6" w:rsidP="00E212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баллов</w:t>
            </w:r>
          </w:p>
          <w:p w:rsidR="003323B6" w:rsidRPr="001F5F0F" w:rsidRDefault="003323B6" w:rsidP="001F5F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3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pacing w:val="-4"/>
                <w:sz w:val="24"/>
                <w:szCs w:val="24"/>
              </w:rPr>
            </w:pPr>
            <w:r w:rsidRPr="00E212DE">
              <w:rPr>
                <w:rFonts w:ascii="Times New Roman" w:hAnsi="Times New Roman" w:cs="Times New Roman"/>
                <w:b/>
                <w:bCs/>
                <w:spacing w:val="-4"/>
                <w:sz w:val="24"/>
                <w:szCs w:val="24"/>
              </w:rPr>
              <w:t>Все</w:t>
            </w:r>
          </w:p>
          <w:p w:rsidR="003323B6" w:rsidRPr="00E212DE" w:rsidRDefault="003323B6" w:rsidP="00E212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2DE">
              <w:rPr>
                <w:rFonts w:ascii="Times New Roman" w:hAnsi="Times New Roman" w:cs="Times New Roman"/>
                <w:b/>
                <w:bCs/>
                <w:spacing w:val="-4"/>
                <w:sz w:val="24"/>
                <w:szCs w:val="24"/>
              </w:rPr>
              <w:t>го:</w:t>
            </w:r>
          </w:p>
        </w:tc>
      </w:tr>
      <w:tr w:rsidR="003323B6" w:rsidRPr="00E212DE">
        <w:trPr>
          <w:cantSplit/>
          <w:trHeight w:val="3859"/>
        </w:trPr>
        <w:tc>
          <w:tcPr>
            <w:tcW w:w="3888" w:type="dxa"/>
          </w:tcPr>
          <w:p w:rsidR="003323B6" w:rsidRPr="00E212DE" w:rsidRDefault="003323B6" w:rsidP="00E212DE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620" w:type="dxa"/>
            <w:textDirection w:val="btLr"/>
          </w:tcPr>
          <w:p w:rsidR="003323B6" w:rsidRPr="00E212DE" w:rsidRDefault="003323B6" w:rsidP="00FB7B45">
            <w:pPr>
              <w:spacing w:after="0" w:line="240" w:lineRule="auto"/>
              <w:ind w:left="113" w:right="113"/>
              <w:rPr>
                <w:sz w:val="28"/>
                <w:szCs w:val="28"/>
              </w:rPr>
            </w:pPr>
            <w:r w:rsidRPr="00E212DE">
              <w:rPr>
                <w:rFonts w:ascii="Times New Roman" w:hAnsi="Times New Roman" w:cs="Times New Roman"/>
                <w:sz w:val="24"/>
                <w:szCs w:val="24"/>
              </w:rPr>
              <w:t>Оригинальность дизайнерскогорешения (согласованность конструкции, цвета,композиции, формы;гармония)</w:t>
            </w:r>
          </w:p>
        </w:tc>
        <w:tc>
          <w:tcPr>
            <w:tcW w:w="1080" w:type="dxa"/>
            <w:textDirection w:val="btLr"/>
          </w:tcPr>
          <w:p w:rsidR="003323B6" w:rsidRPr="00E212DE" w:rsidRDefault="003323B6" w:rsidP="00FB7B45">
            <w:pPr>
              <w:spacing w:after="0" w:line="240" w:lineRule="auto"/>
              <w:ind w:left="113" w:right="113"/>
              <w:rPr>
                <w:sz w:val="28"/>
                <w:szCs w:val="28"/>
              </w:rPr>
            </w:pPr>
            <w:r w:rsidRPr="00E212DE">
              <w:rPr>
                <w:rFonts w:ascii="Times New Roman" w:hAnsi="Times New Roman" w:cs="Times New Roman"/>
                <w:sz w:val="24"/>
                <w:szCs w:val="24"/>
              </w:rPr>
              <w:t>Качество представляемоствие моднымтенденциямго изделия, товарныйвид, соответ</w:t>
            </w:r>
          </w:p>
        </w:tc>
        <w:tc>
          <w:tcPr>
            <w:tcW w:w="720" w:type="dxa"/>
            <w:textDirection w:val="btLr"/>
          </w:tcPr>
          <w:p w:rsidR="003323B6" w:rsidRPr="00E212DE" w:rsidRDefault="003323B6" w:rsidP="00FB7B45">
            <w:pPr>
              <w:spacing w:after="0" w:line="240" w:lineRule="auto"/>
              <w:ind w:left="113" w:right="113"/>
              <w:rPr>
                <w:sz w:val="28"/>
                <w:szCs w:val="28"/>
              </w:rPr>
            </w:pPr>
            <w:r w:rsidRPr="00E212DE">
              <w:rPr>
                <w:rFonts w:ascii="Times New Roman" w:hAnsi="Times New Roman" w:cs="Times New Roman"/>
                <w:sz w:val="24"/>
                <w:szCs w:val="24"/>
              </w:rPr>
              <w:t>Практическаязначимость</w:t>
            </w:r>
          </w:p>
        </w:tc>
        <w:tc>
          <w:tcPr>
            <w:tcW w:w="1080" w:type="dxa"/>
            <w:textDirection w:val="btLr"/>
          </w:tcPr>
          <w:p w:rsidR="003323B6" w:rsidRPr="00E212DE" w:rsidRDefault="003323B6" w:rsidP="00FB7B45">
            <w:pPr>
              <w:spacing w:after="0" w:line="240" w:lineRule="auto"/>
              <w:ind w:left="113" w:right="113"/>
              <w:rPr>
                <w:sz w:val="28"/>
                <w:szCs w:val="28"/>
              </w:rPr>
            </w:pPr>
            <w:r w:rsidRPr="00E212DE">
              <w:rPr>
                <w:rFonts w:ascii="Times New Roman" w:hAnsi="Times New Roman" w:cs="Times New Roman"/>
                <w:sz w:val="24"/>
                <w:szCs w:val="24"/>
              </w:rPr>
              <w:t>Четкость и ясность изложенлогика обзорапроблемы</w:t>
            </w:r>
          </w:p>
        </w:tc>
        <w:tc>
          <w:tcPr>
            <w:tcW w:w="1359" w:type="dxa"/>
            <w:textDirection w:val="btLr"/>
          </w:tcPr>
          <w:p w:rsidR="003323B6" w:rsidRPr="00E212DE" w:rsidRDefault="003323B6" w:rsidP="00FB7B45">
            <w:pPr>
              <w:spacing w:after="0" w:line="240" w:lineRule="auto"/>
              <w:ind w:left="113" w:right="113"/>
              <w:rPr>
                <w:sz w:val="28"/>
                <w:szCs w:val="28"/>
              </w:rPr>
            </w:pPr>
            <w:r w:rsidRPr="00E212DE">
              <w:rPr>
                <w:rFonts w:ascii="Times New Roman" w:hAnsi="Times New Roman" w:cs="Times New Roman"/>
                <w:sz w:val="24"/>
                <w:szCs w:val="24"/>
              </w:rPr>
              <w:t>Презентация (умение держаться привыступлении, время изложения),культура подачиматериалакультураречи.</w:t>
            </w:r>
          </w:p>
        </w:tc>
        <w:tc>
          <w:tcPr>
            <w:tcW w:w="801" w:type="dxa"/>
            <w:textDirection w:val="btLr"/>
          </w:tcPr>
          <w:p w:rsidR="003323B6" w:rsidRPr="00E212DE" w:rsidRDefault="003323B6" w:rsidP="00FB7B45">
            <w:pPr>
              <w:spacing w:after="0" w:line="240" w:lineRule="auto"/>
              <w:ind w:left="113" w:right="113"/>
              <w:rPr>
                <w:sz w:val="28"/>
                <w:szCs w:val="28"/>
              </w:rPr>
            </w:pPr>
            <w:r w:rsidRPr="00E212DE">
              <w:rPr>
                <w:rFonts w:ascii="Times New Roman" w:hAnsi="Times New Roman" w:cs="Times New Roman"/>
                <w:sz w:val="24"/>
                <w:szCs w:val="24"/>
              </w:rPr>
              <w:t>Самооценка, ответы навопросы</w:t>
            </w:r>
          </w:p>
        </w:tc>
        <w:tc>
          <w:tcPr>
            <w:tcW w:w="900" w:type="dxa"/>
          </w:tcPr>
          <w:p w:rsidR="003323B6" w:rsidRPr="00E212DE" w:rsidRDefault="003323B6" w:rsidP="00E212DE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3323B6" w:rsidRPr="00E212DE" w:rsidRDefault="003323B6" w:rsidP="00E212DE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:rsidR="003323B6" w:rsidRDefault="003323B6" w:rsidP="00E212DE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:rsidR="003323B6" w:rsidRPr="00343704" w:rsidRDefault="003323B6" w:rsidP="0034370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93" w:type="dxa"/>
          </w:tcPr>
          <w:p w:rsidR="003323B6" w:rsidRPr="00E212DE" w:rsidRDefault="003323B6" w:rsidP="00E212DE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3323B6" w:rsidRPr="00E212DE">
        <w:tc>
          <w:tcPr>
            <w:tcW w:w="3888" w:type="dxa"/>
          </w:tcPr>
          <w:p w:rsidR="003323B6" w:rsidRPr="00E212DE" w:rsidRDefault="003323B6" w:rsidP="00781892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62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359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01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293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</w:tr>
      <w:tr w:rsidR="003323B6" w:rsidRPr="00E212DE">
        <w:tc>
          <w:tcPr>
            <w:tcW w:w="3888" w:type="dxa"/>
          </w:tcPr>
          <w:p w:rsidR="003323B6" w:rsidRPr="00E212DE" w:rsidRDefault="003323B6" w:rsidP="00781892">
            <w:pPr>
              <w:tabs>
                <w:tab w:val="left" w:pos="1005"/>
              </w:tabs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</w:r>
          </w:p>
        </w:tc>
        <w:tc>
          <w:tcPr>
            <w:tcW w:w="162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359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01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293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</w:tr>
      <w:tr w:rsidR="003323B6" w:rsidRPr="00E212DE">
        <w:tc>
          <w:tcPr>
            <w:tcW w:w="3888" w:type="dxa"/>
          </w:tcPr>
          <w:p w:rsidR="003323B6" w:rsidRPr="00E212DE" w:rsidRDefault="003323B6" w:rsidP="00781892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62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359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01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293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</w:tr>
      <w:tr w:rsidR="003323B6" w:rsidRPr="00E212DE">
        <w:tc>
          <w:tcPr>
            <w:tcW w:w="3888" w:type="dxa"/>
          </w:tcPr>
          <w:p w:rsidR="003323B6" w:rsidRPr="00E212DE" w:rsidRDefault="003323B6" w:rsidP="00781892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62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359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01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293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</w:tr>
      <w:tr w:rsidR="003323B6" w:rsidRPr="00E212DE">
        <w:tc>
          <w:tcPr>
            <w:tcW w:w="3888" w:type="dxa"/>
          </w:tcPr>
          <w:p w:rsidR="003323B6" w:rsidRPr="00E212DE" w:rsidRDefault="003323B6" w:rsidP="00781892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62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359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01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293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</w:tr>
      <w:tr w:rsidR="003323B6" w:rsidRPr="00E212DE">
        <w:tc>
          <w:tcPr>
            <w:tcW w:w="3888" w:type="dxa"/>
          </w:tcPr>
          <w:p w:rsidR="003323B6" w:rsidRPr="00E212DE" w:rsidRDefault="003323B6" w:rsidP="00781892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62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359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01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293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</w:tr>
      <w:tr w:rsidR="003323B6" w:rsidRPr="00E212DE">
        <w:tc>
          <w:tcPr>
            <w:tcW w:w="3888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359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01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293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</w:tr>
      <w:tr w:rsidR="003323B6" w:rsidRPr="00E212DE">
        <w:tc>
          <w:tcPr>
            <w:tcW w:w="3888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359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01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293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</w:tr>
      <w:tr w:rsidR="003323B6" w:rsidRPr="00E212DE">
        <w:tc>
          <w:tcPr>
            <w:tcW w:w="3888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359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01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293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</w:tr>
      <w:tr w:rsidR="003323B6" w:rsidRPr="00E212DE">
        <w:tc>
          <w:tcPr>
            <w:tcW w:w="3888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359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01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293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</w:tr>
      <w:tr w:rsidR="003323B6" w:rsidRPr="00E212DE">
        <w:tc>
          <w:tcPr>
            <w:tcW w:w="3888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359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01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293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</w:tr>
      <w:tr w:rsidR="003323B6" w:rsidRPr="00E212DE">
        <w:tc>
          <w:tcPr>
            <w:tcW w:w="3888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359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01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293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</w:tr>
      <w:tr w:rsidR="003323B6" w:rsidRPr="00E212DE">
        <w:tc>
          <w:tcPr>
            <w:tcW w:w="3888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359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01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293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</w:tr>
      <w:tr w:rsidR="003323B6" w:rsidRPr="00E212DE">
        <w:tc>
          <w:tcPr>
            <w:tcW w:w="3888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359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01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293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</w:tr>
      <w:tr w:rsidR="003323B6" w:rsidRPr="00E212DE">
        <w:tc>
          <w:tcPr>
            <w:tcW w:w="3888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359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01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293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</w:tr>
      <w:tr w:rsidR="003323B6" w:rsidRPr="00E212DE">
        <w:tc>
          <w:tcPr>
            <w:tcW w:w="3888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359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01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293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</w:tr>
      <w:tr w:rsidR="003323B6" w:rsidRPr="00E212DE">
        <w:tc>
          <w:tcPr>
            <w:tcW w:w="3888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359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01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293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</w:tr>
      <w:tr w:rsidR="003323B6" w:rsidRPr="00E212DE">
        <w:tc>
          <w:tcPr>
            <w:tcW w:w="3888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359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01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293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</w:tr>
      <w:tr w:rsidR="003323B6" w:rsidRPr="00E212DE">
        <w:tc>
          <w:tcPr>
            <w:tcW w:w="3888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359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01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293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</w:tr>
      <w:tr w:rsidR="003323B6" w:rsidRPr="00E212DE">
        <w:tc>
          <w:tcPr>
            <w:tcW w:w="3888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359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01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293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</w:tr>
      <w:tr w:rsidR="003323B6" w:rsidRPr="00E212DE">
        <w:tc>
          <w:tcPr>
            <w:tcW w:w="3888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359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01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293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</w:tr>
      <w:tr w:rsidR="003323B6" w:rsidRPr="00E212DE">
        <w:tc>
          <w:tcPr>
            <w:tcW w:w="3888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359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01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293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</w:tr>
      <w:tr w:rsidR="003323B6" w:rsidRPr="00E212DE">
        <w:tc>
          <w:tcPr>
            <w:tcW w:w="3888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359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01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293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</w:tr>
      <w:tr w:rsidR="003323B6" w:rsidRPr="00E212DE">
        <w:tc>
          <w:tcPr>
            <w:tcW w:w="3888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359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01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293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</w:tr>
      <w:tr w:rsidR="003323B6" w:rsidRPr="00E212DE">
        <w:tc>
          <w:tcPr>
            <w:tcW w:w="3888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359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01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293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</w:tr>
      <w:tr w:rsidR="003323B6" w:rsidRPr="00E212DE">
        <w:tc>
          <w:tcPr>
            <w:tcW w:w="3888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359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01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293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</w:tr>
      <w:tr w:rsidR="003323B6" w:rsidRPr="00E212DE">
        <w:tc>
          <w:tcPr>
            <w:tcW w:w="3888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359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01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293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</w:tr>
      <w:tr w:rsidR="003323B6" w:rsidRPr="00E212DE">
        <w:tc>
          <w:tcPr>
            <w:tcW w:w="3888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359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01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293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</w:tr>
      <w:tr w:rsidR="003323B6" w:rsidRPr="00E212DE">
        <w:tc>
          <w:tcPr>
            <w:tcW w:w="3888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359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01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293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</w:tr>
      <w:tr w:rsidR="003323B6" w:rsidRPr="00E212DE">
        <w:tc>
          <w:tcPr>
            <w:tcW w:w="3888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359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01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293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</w:tr>
      <w:tr w:rsidR="003323B6" w:rsidRPr="00E212DE">
        <w:tc>
          <w:tcPr>
            <w:tcW w:w="3888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359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01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293" w:type="dxa"/>
          </w:tcPr>
          <w:p w:rsidR="003323B6" w:rsidRPr="00E212DE" w:rsidRDefault="003323B6" w:rsidP="00E212D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</w:tr>
    </w:tbl>
    <w:p w:rsidR="003323B6" w:rsidRPr="00DB6367" w:rsidRDefault="003323B6" w:rsidP="00DB6367">
      <w:pPr>
        <w:pStyle w:val="BodyText"/>
        <w:spacing w:before="8" w:line="360" w:lineRule="auto"/>
        <w:ind w:left="159" w:right="268"/>
        <w:jc w:val="both"/>
        <w:rPr>
          <w:sz w:val="28"/>
          <w:szCs w:val="28"/>
          <w:lang w:val="ru-RU"/>
        </w:rPr>
      </w:pPr>
      <w:r>
        <w:rPr>
          <w:lang w:val="ru-RU"/>
        </w:rPr>
        <w:t xml:space="preserve">Примечания: </w:t>
      </w:r>
      <w:r w:rsidRPr="002346FD">
        <w:rPr>
          <w:lang w:val="ru-RU"/>
        </w:rPr>
        <w:t>учащиеся</w:t>
      </w:r>
      <w:r>
        <w:rPr>
          <w:lang w:val="ru-RU"/>
        </w:rPr>
        <w:t xml:space="preserve"> </w:t>
      </w:r>
      <w:r w:rsidRPr="002346FD">
        <w:rPr>
          <w:lang w:val="ru-RU"/>
        </w:rPr>
        <w:t>7-х–8-х</w:t>
      </w:r>
      <w:r>
        <w:rPr>
          <w:spacing w:val="32"/>
          <w:lang w:val="ru-RU"/>
        </w:rPr>
        <w:t>–</w:t>
      </w:r>
      <w:r w:rsidRPr="00411FDA">
        <w:rPr>
          <w:spacing w:val="32"/>
          <w:lang w:val="ru-RU"/>
        </w:rPr>
        <w:t xml:space="preserve"> 9-</w:t>
      </w:r>
      <w:r>
        <w:rPr>
          <w:spacing w:val="32"/>
          <w:lang w:val="ru-RU"/>
        </w:rPr>
        <w:t xml:space="preserve">х </w:t>
      </w:r>
      <w:r w:rsidRPr="002346FD">
        <w:rPr>
          <w:lang w:val="ru-RU"/>
        </w:rPr>
        <w:t>классов</w:t>
      </w:r>
      <w:r>
        <w:rPr>
          <w:lang w:val="ru-RU"/>
        </w:rPr>
        <w:t xml:space="preserve"> </w:t>
      </w:r>
      <w:r w:rsidRPr="002346FD">
        <w:rPr>
          <w:lang w:val="ru-RU"/>
        </w:rPr>
        <w:t>могут</w:t>
      </w:r>
      <w:r>
        <w:rPr>
          <w:lang w:val="ru-RU"/>
        </w:rPr>
        <w:t xml:space="preserve"> </w:t>
      </w:r>
      <w:r w:rsidRPr="002346FD">
        <w:rPr>
          <w:lang w:val="ru-RU"/>
        </w:rPr>
        <w:t>получить</w:t>
      </w:r>
      <w:r>
        <w:rPr>
          <w:lang w:val="ru-RU"/>
        </w:rPr>
        <w:t xml:space="preserve"> 115 баллов,</w:t>
      </w:r>
      <w:bookmarkStart w:id="0" w:name="_GoBack"/>
      <w:bookmarkEnd w:id="0"/>
      <w:r w:rsidRPr="002346FD">
        <w:rPr>
          <w:lang w:val="ru-RU"/>
        </w:rPr>
        <w:t xml:space="preserve"> 10-11 классов – соответственно 125баллов.</w:t>
      </w:r>
    </w:p>
    <w:sectPr w:rsidR="003323B6" w:rsidRPr="00DB6367" w:rsidSect="00027026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61188"/>
    <w:rsid w:val="00027026"/>
    <w:rsid w:val="00030815"/>
    <w:rsid w:val="001C6E7A"/>
    <w:rsid w:val="001F5259"/>
    <w:rsid w:val="001F5F0F"/>
    <w:rsid w:val="002346FD"/>
    <w:rsid w:val="003323B6"/>
    <w:rsid w:val="00343704"/>
    <w:rsid w:val="00411FDA"/>
    <w:rsid w:val="00434FDF"/>
    <w:rsid w:val="00450F7B"/>
    <w:rsid w:val="005E2080"/>
    <w:rsid w:val="006F5FFF"/>
    <w:rsid w:val="007353F0"/>
    <w:rsid w:val="00781892"/>
    <w:rsid w:val="008A11A2"/>
    <w:rsid w:val="00B61188"/>
    <w:rsid w:val="00BD6E25"/>
    <w:rsid w:val="00DA5565"/>
    <w:rsid w:val="00DB6367"/>
    <w:rsid w:val="00E212DE"/>
    <w:rsid w:val="00E918DE"/>
    <w:rsid w:val="00FB7B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5259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027026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Normal"/>
    <w:uiPriority w:val="99"/>
    <w:rsid w:val="00027026"/>
    <w:pPr>
      <w:widowControl w:val="0"/>
      <w:spacing w:after="0" w:line="240" w:lineRule="auto"/>
    </w:pPr>
    <w:rPr>
      <w:lang w:val="en-US"/>
    </w:rPr>
  </w:style>
  <w:style w:type="paragraph" w:styleId="BodyText">
    <w:name w:val="Body Text"/>
    <w:basedOn w:val="Normal"/>
    <w:link w:val="BodyTextChar"/>
    <w:uiPriority w:val="99"/>
    <w:rsid w:val="00BD6E25"/>
    <w:pPr>
      <w:widowControl w:val="0"/>
      <w:spacing w:after="0" w:line="240" w:lineRule="auto"/>
      <w:ind w:left="119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BD6E25"/>
    <w:rPr>
      <w:rFonts w:ascii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44</TotalTime>
  <Pages>2</Pages>
  <Words>186</Words>
  <Characters>1062</Characters>
  <Application>Microsoft Office Outlook</Application>
  <DocSecurity>0</DocSecurity>
  <Lines>0</Lines>
  <Paragraphs>0</Paragraphs>
  <ScaleCrop>false</ScaleCrop>
  <Company>МОУ СОШ №21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Тизяева</dc:creator>
  <cp:keywords/>
  <dc:description/>
  <cp:lastModifiedBy>Пользователь</cp:lastModifiedBy>
  <cp:revision>8</cp:revision>
  <dcterms:created xsi:type="dcterms:W3CDTF">2015-11-24T19:45:00Z</dcterms:created>
  <dcterms:modified xsi:type="dcterms:W3CDTF">2016-09-08T08:58:00Z</dcterms:modified>
</cp:coreProperties>
</file>